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EB7" w:rsidRPr="00AF2873" w:rsidRDefault="00C56EB7" w:rsidP="00C56EB7">
      <w:pPr>
        <w:jc w:val="right"/>
        <w:rPr>
          <w:rFonts w:ascii="Arial" w:hAnsi="Arial" w:cs="Arial"/>
          <w:lang w:val="es-MX"/>
        </w:rPr>
      </w:pPr>
      <w:bookmarkStart w:id="0" w:name="_GoBack"/>
      <w:bookmarkEnd w:id="0"/>
      <w:r>
        <w:rPr>
          <w:rFonts w:ascii="Arial" w:hAnsi="Arial" w:cs="Arial"/>
          <w:lang w:val="es-MX"/>
        </w:rPr>
        <w:t>FORMATO 20</w:t>
      </w: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__________</w:t>
      </w:r>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___(</w:t>
      </w:r>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_________(</w:t>
      </w:r>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lastRenderedPageBreak/>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2E7" w:rsidRDefault="000642E7" w:rsidP="006552F7">
      <w:r>
        <w:separator/>
      </w:r>
    </w:p>
  </w:endnote>
  <w:endnote w:type="continuationSeparator" w:id="0">
    <w:p w:rsidR="000642E7" w:rsidRDefault="000642E7"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001B38">
        <w:pPr>
          <w:pStyle w:val="Piedepgina"/>
          <w:jc w:val="right"/>
        </w:pPr>
        <w:r>
          <w:fldChar w:fldCharType="begin"/>
        </w:r>
        <w:r w:rsidR="000A6C99">
          <w:instrText xml:space="preserve"> PAGE   \* MERGEFORMAT </w:instrText>
        </w:r>
        <w:r>
          <w:fldChar w:fldCharType="separate"/>
        </w:r>
        <w:r w:rsidR="003A2A5A">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3A2A5A"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2E7" w:rsidRDefault="000642E7" w:rsidP="006552F7">
      <w:r>
        <w:separator/>
      </w:r>
    </w:p>
  </w:footnote>
  <w:footnote w:type="continuationSeparator" w:id="0">
    <w:p w:rsidR="000642E7" w:rsidRDefault="000642E7"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3A2A5A"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3A2A5A"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323140"/>
    <w:rsid w:val="00357BFE"/>
    <w:rsid w:val="0039066D"/>
    <w:rsid w:val="003A2A5A"/>
    <w:rsid w:val="00402136"/>
    <w:rsid w:val="004C2AE1"/>
    <w:rsid w:val="005060B7"/>
    <w:rsid w:val="00526077"/>
    <w:rsid w:val="00544F50"/>
    <w:rsid w:val="0055381A"/>
    <w:rsid w:val="005675E4"/>
    <w:rsid w:val="005B2C14"/>
    <w:rsid w:val="005B336C"/>
    <w:rsid w:val="005B3672"/>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8A290C"/>
    <w:rsid w:val="00676CD1"/>
    <w:rsid w:val="008A290C"/>
    <w:rsid w:val="00BE1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9D5CE1CD.dotm</Template>
  <TotalTime>0</TotalTime>
  <Pages>3</Pages>
  <Words>1343</Words>
  <Characters>7389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N+E</cp:lastModifiedBy>
  <cp:revision>2</cp:revision>
  <dcterms:created xsi:type="dcterms:W3CDTF">2014-01-31T21:28:00Z</dcterms:created>
  <dcterms:modified xsi:type="dcterms:W3CDTF">2014-01-31T21:28:00Z</dcterms:modified>
</cp:coreProperties>
</file>